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C99" w:rsidRDefault="00652C99" w:rsidP="00652C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BYSSHOP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652C99" w:rsidRDefault="00652C99" w:rsidP="00652C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Elstree, Hertfordshire. Husbandman.</w:t>
      </w:r>
    </w:p>
    <w:p w:rsidR="00652C99" w:rsidRDefault="00652C99" w:rsidP="00652C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2C99" w:rsidRDefault="00652C99" w:rsidP="00652C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2C99" w:rsidRDefault="00652C99" w:rsidP="00652C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John Marchall(q.v.) brought a plaint of debt against him, Nicholas</w:t>
      </w:r>
    </w:p>
    <w:p w:rsidR="00652C99" w:rsidRPr="00DF0A3A" w:rsidRDefault="00652C99" w:rsidP="00652C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Merston of Elstree(q.v.) and Henry Boure of St.Albans(q.v.).</w:t>
      </w:r>
    </w:p>
    <w:p w:rsidR="00652C99" w:rsidRDefault="00652C99" w:rsidP="00652C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652C99" w:rsidRDefault="00652C99" w:rsidP="00652C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2C99" w:rsidRDefault="00652C99" w:rsidP="00652C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2C99" w:rsidRDefault="00652C99" w:rsidP="00652C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C99" w:rsidRDefault="00652C99" w:rsidP="00564E3C">
      <w:pPr>
        <w:spacing w:after="0" w:line="240" w:lineRule="auto"/>
      </w:pPr>
      <w:r>
        <w:separator/>
      </w:r>
    </w:p>
  </w:endnote>
  <w:endnote w:type="continuationSeparator" w:id="0">
    <w:p w:rsidR="00652C99" w:rsidRDefault="00652C9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52C99">
      <w:rPr>
        <w:rFonts w:ascii="Times New Roman" w:hAnsi="Times New Roman" w:cs="Times New Roman"/>
        <w:noProof/>
        <w:sz w:val="24"/>
        <w:szCs w:val="24"/>
      </w:rPr>
      <w:t>28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C99" w:rsidRDefault="00652C99" w:rsidP="00564E3C">
      <w:pPr>
        <w:spacing w:after="0" w:line="240" w:lineRule="auto"/>
      </w:pPr>
      <w:r>
        <w:separator/>
      </w:r>
    </w:p>
  </w:footnote>
  <w:footnote w:type="continuationSeparator" w:id="0">
    <w:p w:rsidR="00652C99" w:rsidRDefault="00652C9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C99"/>
    <w:rsid w:val="00372DC6"/>
    <w:rsid w:val="00564E3C"/>
    <w:rsid w:val="0064591D"/>
    <w:rsid w:val="00652C9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D54FAD-8121-4984-96A0-EDFAEF58D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52C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2015-11-28T19:43:00Z</dcterms:created>
  <dcterms:modified xsi:type="dcterms:W3CDTF">2015-11-28T19:44:00Z</dcterms:modified>
</cp:coreProperties>
</file>